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2D" w:rsidRDefault="0004472D" w:rsidP="0004472D">
      <w:pPr>
        <w:pStyle w:val="NoSpacing"/>
      </w:pPr>
      <w:r>
        <w:rPr>
          <w:u w:val="single"/>
        </w:rPr>
        <w:t>John WYKEHAM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fl.1402-19)</w:t>
      </w:r>
    </w:p>
    <w:p w:rsidR="0004472D" w:rsidRDefault="0004472D" w:rsidP="0004472D">
      <w:pPr>
        <w:pStyle w:val="NoSpacing"/>
      </w:pPr>
    </w:p>
    <w:p w:rsidR="0004472D" w:rsidRDefault="0004472D" w:rsidP="0004472D">
      <w:pPr>
        <w:pStyle w:val="NoSpacing"/>
      </w:pPr>
    </w:p>
    <w:p w:rsidR="0004472D" w:rsidRDefault="0004472D" w:rsidP="0004472D">
      <w:pPr>
        <w:pStyle w:val="NoSpacing"/>
      </w:pPr>
      <w:r>
        <w:t>26 Jan.1402</w:t>
      </w:r>
      <w:r>
        <w:tab/>
        <w:t xml:space="preserve">He and others were in the church at </w:t>
      </w:r>
      <w:proofErr w:type="spellStart"/>
      <w:r>
        <w:t>Dixton</w:t>
      </w:r>
      <w:proofErr w:type="spellEnd"/>
      <w:r>
        <w:t>, Gloucestershire, arbitrating</w:t>
      </w:r>
    </w:p>
    <w:p w:rsidR="0004472D" w:rsidRDefault="0004472D" w:rsidP="0004472D">
      <w:pPr>
        <w:pStyle w:val="NoSpacing"/>
      </w:pPr>
      <w:r>
        <w:tab/>
      </w:r>
      <w:r>
        <w:tab/>
        <w:t>various disputes between John Frost(q.v.) and Richard Wade of Chipping</w:t>
      </w:r>
    </w:p>
    <w:p w:rsidR="0004472D" w:rsidRDefault="0004472D" w:rsidP="0004472D">
      <w:pPr>
        <w:pStyle w:val="NoSpacing"/>
      </w:pPr>
      <w:r>
        <w:tab/>
      </w:r>
      <w:r>
        <w:tab/>
        <w:t xml:space="preserve">Camden(q.v.). On this </w:t>
      </w:r>
      <w:proofErr w:type="gramStart"/>
      <w:r>
        <w:t>day</w:t>
      </w:r>
      <w:proofErr w:type="gramEnd"/>
      <w:r>
        <w:t xml:space="preserve"> Elizabeth </w:t>
      </w:r>
      <w:proofErr w:type="spellStart"/>
      <w:r>
        <w:t>Dicleston</w:t>
      </w:r>
      <w:proofErr w:type="spellEnd"/>
      <w:r>
        <w:t xml:space="preserve">(q.v.) was being baptised. He </w:t>
      </w:r>
    </w:p>
    <w:p w:rsidR="0004472D" w:rsidRDefault="0004472D" w:rsidP="0004472D">
      <w:pPr>
        <w:pStyle w:val="NoSpacing"/>
      </w:pPr>
      <w:r>
        <w:tab/>
      </w:r>
      <w:r>
        <w:tab/>
        <w:t>saw the parson lowering the font cover, which fell to the ground.</w:t>
      </w:r>
    </w:p>
    <w:p w:rsidR="0004472D" w:rsidRDefault="0004472D" w:rsidP="0004472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21-370)</w:t>
      </w:r>
    </w:p>
    <w:p w:rsidR="0004472D" w:rsidRDefault="0004472D" w:rsidP="0004472D">
      <w:pPr>
        <w:pStyle w:val="NoSpacing"/>
      </w:pPr>
      <w:r>
        <w:t>20 Nov.1419</w:t>
      </w:r>
      <w:r>
        <w:tab/>
        <w:t>He was a juror at the inquisition to prove Elizabeth’s age, which was held</w:t>
      </w:r>
    </w:p>
    <w:p w:rsidR="0004472D" w:rsidRDefault="0004472D" w:rsidP="0004472D">
      <w:pPr>
        <w:pStyle w:val="NoSpacing"/>
      </w:pPr>
      <w:r>
        <w:tab/>
      </w:r>
      <w:r>
        <w:tab/>
        <w:t>in Gloucester, and remembered her birth for the above reason. (ibid.)</w:t>
      </w:r>
    </w:p>
    <w:p w:rsidR="0004472D" w:rsidRDefault="0004472D" w:rsidP="0004472D">
      <w:pPr>
        <w:pStyle w:val="NoSpacing"/>
      </w:pPr>
    </w:p>
    <w:p w:rsidR="0004472D" w:rsidRDefault="0004472D" w:rsidP="0004472D">
      <w:pPr>
        <w:pStyle w:val="NoSpacing"/>
      </w:pPr>
    </w:p>
    <w:p w:rsidR="0004472D" w:rsidRPr="007678F7" w:rsidRDefault="0004472D" w:rsidP="0004472D">
      <w:pPr>
        <w:pStyle w:val="NoSpacing"/>
      </w:pPr>
      <w:r>
        <w:t>12 February 2017</w:t>
      </w:r>
    </w:p>
    <w:p w:rsidR="006B2F86" w:rsidRPr="0004472D" w:rsidRDefault="0004472D" w:rsidP="00E71FC3">
      <w:pPr>
        <w:pStyle w:val="NoSpacing"/>
      </w:pPr>
      <w:bookmarkStart w:id="0" w:name="_GoBack"/>
      <w:bookmarkEnd w:id="0"/>
    </w:p>
    <w:sectPr w:rsidR="006B2F86" w:rsidRPr="000447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72D" w:rsidRDefault="0004472D" w:rsidP="00E71FC3">
      <w:pPr>
        <w:spacing w:after="0" w:line="240" w:lineRule="auto"/>
      </w:pPr>
      <w:r>
        <w:separator/>
      </w:r>
    </w:p>
  </w:endnote>
  <w:endnote w:type="continuationSeparator" w:id="0">
    <w:p w:rsidR="0004472D" w:rsidRDefault="000447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72D" w:rsidRDefault="0004472D" w:rsidP="00E71FC3">
      <w:pPr>
        <w:spacing w:after="0" w:line="240" w:lineRule="auto"/>
      </w:pPr>
      <w:r>
        <w:separator/>
      </w:r>
    </w:p>
  </w:footnote>
  <w:footnote w:type="continuationSeparator" w:id="0">
    <w:p w:rsidR="0004472D" w:rsidRDefault="000447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2D"/>
    <w:rsid w:val="000447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77537"/>
  <w15:chartTrackingRefBased/>
  <w15:docId w15:val="{8D1D99AC-0A84-4678-8ADA-4D8425ED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2017-02-12T16:39:00Z</dcterms:created>
  <dcterms:modified xsi:type="dcterms:W3CDTF">2017-02-12T16:40:00Z</dcterms:modified>
</cp:coreProperties>
</file>